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BC70D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EC013F8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Castor,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Butcher.</w:t>
      </w:r>
    </w:p>
    <w:p w14:paraId="79CAC730" w14:textId="77777777" w:rsidR="005F6B81" w:rsidRDefault="005F6B81" w:rsidP="005F6B81">
      <w:pPr>
        <w:pStyle w:val="NoSpacing"/>
        <w:rPr>
          <w:rFonts w:cs="Times New Roman"/>
          <w:szCs w:val="24"/>
        </w:rPr>
      </w:pPr>
    </w:p>
    <w:p w14:paraId="7348822F" w14:textId="77777777" w:rsidR="005F6B81" w:rsidRDefault="005F6B81" w:rsidP="005F6B81">
      <w:pPr>
        <w:pStyle w:val="NoSpacing"/>
        <w:rPr>
          <w:rFonts w:cs="Times New Roman"/>
          <w:szCs w:val="24"/>
        </w:rPr>
      </w:pPr>
    </w:p>
    <w:p w14:paraId="3FB727C1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Penythorn</w:t>
      </w:r>
      <w:proofErr w:type="spellEnd"/>
      <w:r>
        <w:rPr>
          <w:rFonts w:cs="Times New Roman"/>
          <w:szCs w:val="24"/>
        </w:rPr>
        <w:t>(q.v.) brought plaints of trespass and taking and detinue of</w:t>
      </w:r>
    </w:p>
    <w:p w14:paraId="707CF97E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charters against him.</w:t>
      </w:r>
    </w:p>
    <w:p w14:paraId="057C4393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B3907FE" w14:textId="77777777" w:rsidR="005F6B81" w:rsidRDefault="005F6B81" w:rsidP="005F6B81">
      <w:pPr>
        <w:pStyle w:val="NoSpacing"/>
        <w:rPr>
          <w:rFonts w:cs="Times New Roman"/>
          <w:szCs w:val="24"/>
        </w:rPr>
      </w:pPr>
    </w:p>
    <w:p w14:paraId="25F4477C" w14:textId="77777777" w:rsidR="005F6B81" w:rsidRDefault="005F6B81" w:rsidP="005F6B81">
      <w:pPr>
        <w:pStyle w:val="NoSpacing"/>
        <w:rPr>
          <w:rFonts w:cs="Times New Roman"/>
          <w:szCs w:val="24"/>
        </w:rPr>
      </w:pPr>
    </w:p>
    <w:p w14:paraId="276719F8" w14:textId="77777777" w:rsidR="005F6B81" w:rsidRDefault="005F6B81" w:rsidP="005F6B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1DF54DE5" w14:textId="1054DC14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B7E7" w14:textId="77777777" w:rsidR="005F6B81" w:rsidRDefault="005F6B81" w:rsidP="009139A6">
      <w:r>
        <w:separator/>
      </w:r>
    </w:p>
  </w:endnote>
  <w:endnote w:type="continuationSeparator" w:id="0">
    <w:p w14:paraId="305AFBBB" w14:textId="77777777" w:rsidR="005F6B81" w:rsidRDefault="005F6B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BB8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576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E0C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1BA3" w14:textId="77777777" w:rsidR="005F6B81" w:rsidRDefault="005F6B81" w:rsidP="009139A6">
      <w:r>
        <w:separator/>
      </w:r>
    </w:p>
  </w:footnote>
  <w:footnote w:type="continuationSeparator" w:id="0">
    <w:p w14:paraId="35BE6B67" w14:textId="77777777" w:rsidR="005F6B81" w:rsidRDefault="005F6B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BB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9B5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E9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B81"/>
    <w:rsid w:val="000666E0"/>
    <w:rsid w:val="002510B7"/>
    <w:rsid w:val="005C130B"/>
    <w:rsid w:val="005F6B8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6B2E8"/>
  <w15:chartTrackingRefBased/>
  <w15:docId w15:val="{20923D93-8A6A-41EB-867E-8CBC65B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6B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2023-01-31T21:42:00Z</dcterms:created>
  <dcterms:modified xsi:type="dcterms:W3CDTF">2023-01-31T21:42:00Z</dcterms:modified>
</cp:coreProperties>
</file>